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4C7" w:rsidRDefault="001174C7" w:rsidP="001174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Emma THREOSSHERS</w:t>
      </w:r>
      <w:r>
        <w:rPr>
          <w:rFonts w:ascii="Times New Roman" w:hAnsi="Times New Roman" w:cs="Times New Roman"/>
          <w:sz w:val="24"/>
          <w:szCs w:val="24"/>
        </w:rPr>
        <w:t xml:space="preserve">      (fl.1467)</w:t>
      </w:r>
    </w:p>
    <w:p w:rsidR="001174C7" w:rsidRDefault="001174C7" w:rsidP="001174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Salisbury.</w:t>
      </w:r>
    </w:p>
    <w:p w:rsidR="001174C7" w:rsidRDefault="001174C7" w:rsidP="001174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74C7" w:rsidRDefault="001174C7" w:rsidP="001174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74C7" w:rsidRDefault="001174C7" w:rsidP="001174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Aug.1467</w:t>
      </w:r>
      <w:r>
        <w:rPr>
          <w:rFonts w:ascii="Times New Roman" w:hAnsi="Times New Roman" w:cs="Times New Roman"/>
          <w:sz w:val="24"/>
          <w:szCs w:val="24"/>
        </w:rPr>
        <w:tab/>
        <w:t xml:space="preserve">She and William Walters(q.v.), related in the fourth degree of </w:t>
      </w:r>
    </w:p>
    <w:p w:rsidR="001174C7" w:rsidRDefault="001174C7" w:rsidP="001174C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consanguinity, wished to marry, and sought a dispensation, with legitimation of any future issue. Approved.  </w:t>
      </w:r>
    </w:p>
    <w:p w:rsidR="001174C7" w:rsidRDefault="001174C7" w:rsidP="001174C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(Supplications from England and Wales in the Registers of the Apostolic Penitentiary, 1410-1503, volume II 1464-1492 p.9)</w:t>
      </w:r>
    </w:p>
    <w:p w:rsidR="001174C7" w:rsidRDefault="001174C7" w:rsidP="001174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74C7" w:rsidRDefault="001174C7" w:rsidP="001174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74C7" w:rsidRDefault="001174C7" w:rsidP="001174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4C7" w:rsidRDefault="001174C7" w:rsidP="00564E3C">
      <w:pPr>
        <w:spacing w:after="0" w:line="240" w:lineRule="auto"/>
      </w:pPr>
      <w:r>
        <w:separator/>
      </w:r>
    </w:p>
  </w:endnote>
  <w:endnote w:type="continuationSeparator" w:id="0">
    <w:p w:rsidR="001174C7" w:rsidRDefault="001174C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174C7">
      <w:rPr>
        <w:rFonts w:ascii="Times New Roman" w:hAnsi="Times New Roman" w:cs="Times New Roman"/>
        <w:noProof/>
        <w:sz w:val="24"/>
        <w:szCs w:val="24"/>
      </w:rPr>
      <w:t>11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4C7" w:rsidRDefault="001174C7" w:rsidP="00564E3C">
      <w:pPr>
        <w:spacing w:after="0" w:line="240" w:lineRule="auto"/>
      </w:pPr>
      <w:r>
        <w:separator/>
      </w:r>
    </w:p>
  </w:footnote>
  <w:footnote w:type="continuationSeparator" w:id="0">
    <w:p w:rsidR="001174C7" w:rsidRDefault="001174C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4C7"/>
    <w:rsid w:val="001174C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B13865-AE79-4EE8-9505-99DBF92E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2016-01-11T20:02:00Z</dcterms:created>
  <dcterms:modified xsi:type="dcterms:W3CDTF">2016-01-11T20:02:00Z</dcterms:modified>
</cp:coreProperties>
</file>